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0F4E05" w:rsidRPr="00EC0C5E" w:rsidTr="00B337EF">
        <w:tc>
          <w:tcPr>
            <w:tcW w:w="9747" w:type="dxa"/>
          </w:tcPr>
          <w:p w:rsidR="000F4E05" w:rsidRPr="00EC0C5E" w:rsidRDefault="000F4E05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F4E05" w:rsidRPr="00EC0C5E" w:rsidRDefault="000F4E05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0F4E05" w:rsidRPr="00EC0C5E" w:rsidRDefault="000F4E0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0F4E05" w:rsidRPr="00EC0C5E" w:rsidRDefault="000F4E0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0F4E05" w:rsidRPr="00EC0C5E" w:rsidRDefault="000F4E0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Pr="0053565E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0F4E05" w:rsidRPr="004D794E" w:rsidRDefault="000F4E05" w:rsidP="004D794E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794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01.12.2025 № 103</w:t>
            </w:r>
          </w:p>
          <w:p w:rsidR="000F4E05" w:rsidRPr="00EC0C5E" w:rsidRDefault="000F4E05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0F4E05" w:rsidRPr="00EC0C5E" w:rsidRDefault="000F4E05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0F4E05" w:rsidRPr="00EC0C5E" w:rsidRDefault="000F4E05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0F4E05" w:rsidRPr="00EC0C5E" w:rsidRDefault="000F4E05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0F4E05" w:rsidRPr="00EC0C5E" w:rsidRDefault="000F4E05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0F4E05" w:rsidRPr="00EC0C5E" w:rsidRDefault="000F4E05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0F4E05" w:rsidRDefault="000F4E05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F4E05" w:rsidRPr="002C2593" w:rsidRDefault="000F4E05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F4E05" w:rsidRPr="0088300D" w:rsidRDefault="000F4E05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0F4E05" w:rsidRPr="0088300D" w:rsidRDefault="000F4E05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0F4E05" w:rsidRPr="0088300D" w:rsidRDefault="000F4E05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0F4E05" w:rsidRPr="0088300D" w:rsidRDefault="000F4E05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0F4E05" w:rsidRPr="00823FD6" w:rsidRDefault="000F4E05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8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8"/>
        <w:gridCol w:w="1966"/>
        <w:gridCol w:w="984"/>
        <w:gridCol w:w="1028"/>
        <w:gridCol w:w="992"/>
        <w:gridCol w:w="992"/>
        <w:gridCol w:w="993"/>
        <w:gridCol w:w="992"/>
        <w:gridCol w:w="992"/>
        <w:gridCol w:w="992"/>
        <w:gridCol w:w="993"/>
        <w:gridCol w:w="1985"/>
        <w:gridCol w:w="1418"/>
      </w:tblGrid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0F4E05" w:rsidRPr="00EC0C5E" w:rsidTr="00202D37">
        <w:trPr>
          <w:trHeight w:val="1275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202D37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rHeight w:val="162"/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rHeight w:val="562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0F4E05" w:rsidRPr="00EC0C5E" w:rsidRDefault="000F4E05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202D37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rHeight w:val="1380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1318402,32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202D37" w:rsidRDefault="000F4E05" w:rsidP="0020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872226,00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202D37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37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16477841,02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13" w:right="-109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6723408,19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761BD5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сельского поселения Щербиновского района</w:t>
            </w:r>
          </w:p>
          <w:p w:rsidR="000F4E05" w:rsidRPr="00EC0C5E" w:rsidRDefault="000F4E05" w:rsidP="00761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</w:t>
            </w:r>
          </w:p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бюджет</w:t>
            </w:r>
          </w:p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16477841,02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13" w:right="-109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6723408,19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761BD5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2552948,99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597475,01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8D02E0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2552948,99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597475,01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8D02E0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rHeight w:val="70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D50BB2" w:rsidRDefault="000F4E05" w:rsidP="008D02E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50BB2">
              <w:rPr>
                <w:rFonts w:ascii="Times New Roman" w:hAnsi="Times New Roman"/>
                <w:sz w:val="20"/>
                <w:szCs w:val="20"/>
                <w:lang w:eastAsia="ar-SA"/>
              </w:rPr>
              <w:t>4383643,80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4"/>
              </w:rPr>
              <w:t>1898139,43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D50BB2" w:rsidRDefault="000F4E05" w:rsidP="00D50BB2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50BB2">
              <w:rPr>
                <w:rFonts w:ascii="Times New Roman" w:hAnsi="Times New Roman"/>
                <w:sz w:val="20"/>
                <w:szCs w:val="20"/>
                <w:lang w:eastAsia="ar-SA"/>
              </w:rPr>
              <w:t>4383643,80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4"/>
              </w:rPr>
              <w:t>1898139,43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8D02E0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0F4E05" w:rsidRPr="00EC0C5E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D50BB2" w:rsidRDefault="000F4E05" w:rsidP="00D50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BB2">
              <w:rPr>
                <w:rFonts w:ascii="Times New Roman" w:hAnsi="Times New Roman"/>
                <w:sz w:val="20"/>
                <w:szCs w:val="20"/>
                <w:lang w:eastAsia="ar-SA"/>
              </w:rPr>
              <w:t>1151254,48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D50BB2" w:rsidRDefault="000F4E05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50BB2">
              <w:rPr>
                <w:rFonts w:ascii="Times New Roman" w:hAnsi="Times New Roman"/>
                <w:sz w:val="20"/>
                <w:szCs w:val="24"/>
              </w:rPr>
              <w:t>220000,00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8D02E0" w:rsidRDefault="000F4E05" w:rsidP="00D50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D50B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D50BB2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BB2">
              <w:rPr>
                <w:rFonts w:ascii="Times New Roman" w:hAnsi="Times New Roman"/>
                <w:sz w:val="20"/>
                <w:szCs w:val="20"/>
                <w:lang w:eastAsia="ar-SA"/>
              </w:rPr>
              <w:t>1151254,48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D50BB2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50BB2">
              <w:rPr>
                <w:rFonts w:ascii="Times New Roman" w:hAnsi="Times New Roman"/>
                <w:sz w:val="20"/>
                <w:szCs w:val="24"/>
              </w:rPr>
              <w:t>220000,00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в селе Глафировка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 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0F4E05" w:rsidRPr="00EC0C5E" w:rsidTr="00202D37">
        <w:trPr>
          <w:trHeight w:val="431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rHeight w:val="2535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rHeight w:val="334"/>
          <w:tblCellSpacing w:w="5" w:type="nil"/>
        </w:trPr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0F4E05" w:rsidRPr="00EC0C5E" w:rsidTr="00202D37">
        <w:trPr>
          <w:trHeight w:val="694"/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F4E05" w:rsidRPr="00EC0C5E" w:rsidTr="00202D37">
        <w:trPr>
          <w:trHeight w:val="1838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8D02E0" w:rsidRDefault="000F4E05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4041D0" w:rsidRDefault="000F4E05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18090163,34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11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7710054,19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761BD5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E05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8D02E0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18090163,34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761BD5" w:rsidRDefault="000F4E05" w:rsidP="00761BD5">
            <w:pPr>
              <w:ind w:left="-108" w:right="-111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7710054,19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F4E05" w:rsidRPr="00761BD5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5" w:rsidRPr="00EC0C5E" w:rsidRDefault="000F4E05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4E05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F4E05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F4E05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F4E05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0F4E05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0F4E05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0F4E05" w:rsidRPr="004F6CD4" w:rsidRDefault="000F4E05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3565E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А.В. Тищенко</w:t>
      </w:r>
    </w:p>
    <w:sectPr w:rsidR="000F4E05" w:rsidRPr="004F6CD4" w:rsidSect="00ED5B52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E05" w:rsidRDefault="000F4E05" w:rsidP="00FD7872">
      <w:pPr>
        <w:spacing w:after="0" w:line="240" w:lineRule="auto"/>
      </w:pPr>
      <w:r>
        <w:separator/>
      </w:r>
    </w:p>
  </w:endnote>
  <w:endnote w:type="continuationSeparator" w:id="0">
    <w:p w:rsidR="000F4E05" w:rsidRDefault="000F4E05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E05" w:rsidRDefault="000F4E05" w:rsidP="00FD7872">
      <w:pPr>
        <w:spacing w:after="0" w:line="240" w:lineRule="auto"/>
      </w:pPr>
      <w:r>
        <w:separator/>
      </w:r>
    </w:p>
  </w:footnote>
  <w:footnote w:type="continuationSeparator" w:id="0">
    <w:p w:rsidR="000F4E05" w:rsidRDefault="000F4E05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E05" w:rsidRDefault="000F4E05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4E05" w:rsidRDefault="000F4E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E05" w:rsidRDefault="000F4E05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F4E05" w:rsidRDefault="000F4E0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365D"/>
    <w:rsid w:val="00057476"/>
    <w:rsid w:val="00063316"/>
    <w:rsid w:val="00071F77"/>
    <w:rsid w:val="000944F9"/>
    <w:rsid w:val="000D6500"/>
    <w:rsid w:val="000F4E05"/>
    <w:rsid w:val="00130602"/>
    <w:rsid w:val="001400BE"/>
    <w:rsid w:val="001C7144"/>
    <w:rsid w:val="001F4950"/>
    <w:rsid w:val="00202D37"/>
    <w:rsid w:val="00220C75"/>
    <w:rsid w:val="00237532"/>
    <w:rsid w:val="00245B50"/>
    <w:rsid w:val="00273749"/>
    <w:rsid w:val="002A7FDB"/>
    <w:rsid w:val="002C2593"/>
    <w:rsid w:val="002C5A44"/>
    <w:rsid w:val="002F14B2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77B6B"/>
    <w:rsid w:val="004A1C7F"/>
    <w:rsid w:val="004D794E"/>
    <w:rsid w:val="004F6CD4"/>
    <w:rsid w:val="0053565E"/>
    <w:rsid w:val="005553ED"/>
    <w:rsid w:val="005740E2"/>
    <w:rsid w:val="005B601B"/>
    <w:rsid w:val="005C1181"/>
    <w:rsid w:val="005E400B"/>
    <w:rsid w:val="005F2116"/>
    <w:rsid w:val="005F4DD4"/>
    <w:rsid w:val="00632E9F"/>
    <w:rsid w:val="00657D70"/>
    <w:rsid w:val="006920C6"/>
    <w:rsid w:val="006A0681"/>
    <w:rsid w:val="006E3BDE"/>
    <w:rsid w:val="00761BD5"/>
    <w:rsid w:val="007A362F"/>
    <w:rsid w:val="007A56E2"/>
    <w:rsid w:val="007A6967"/>
    <w:rsid w:val="007F0F79"/>
    <w:rsid w:val="007F7F6A"/>
    <w:rsid w:val="00823FD6"/>
    <w:rsid w:val="00830CA8"/>
    <w:rsid w:val="008506AC"/>
    <w:rsid w:val="0087046B"/>
    <w:rsid w:val="00870D2B"/>
    <w:rsid w:val="0088300D"/>
    <w:rsid w:val="00891DC6"/>
    <w:rsid w:val="00895FAC"/>
    <w:rsid w:val="008D02E0"/>
    <w:rsid w:val="00935992"/>
    <w:rsid w:val="00956A5E"/>
    <w:rsid w:val="009745F4"/>
    <w:rsid w:val="009764C6"/>
    <w:rsid w:val="009B3A99"/>
    <w:rsid w:val="009C0A0F"/>
    <w:rsid w:val="009E0431"/>
    <w:rsid w:val="009E5370"/>
    <w:rsid w:val="009F5A07"/>
    <w:rsid w:val="009F77CE"/>
    <w:rsid w:val="00A21DBB"/>
    <w:rsid w:val="00A63F2D"/>
    <w:rsid w:val="00AD129A"/>
    <w:rsid w:val="00AF6523"/>
    <w:rsid w:val="00B17DC9"/>
    <w:rsid w:val="00B337EF"/>
    <w:rsid w:val="00B33FD1"/>
    <w:rsid w:val="00B66F8D"/>
    <w:rsid w:val="00C2367A"/>
    <w:rsid w:val="00C71463"/>
    <w:rsid w:val="00C72DAE"/>
    <w:rsid w:val="00C8424A"/>
    <w:rsid w:val="00D321C3"/>
    <w:rsid w:val="00D340C8"/>
    <w:rsid w:val="00D50BB2"/>
    <w:rsid w:val="00D52B85"/>
    <w:rsid w:val="00D87603"/>
    <w:rsid w:val="00DB6ED7"/>
    <w:rsid w:val="00DF3F69"/>
    <w:rsid w:val="00E67CCA"/>
    <w:rsid w:val="00E70C4F"/>
    <w:rsid w:val="00E76438"/>
    <w:rsid w:val="00EC0C5E"/>
    <w:rsid w:val="00ED5B52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9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5</Pages>
  <Words>941</Words>
  <Characters>5366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37</cp:revision>
  <cp:lastPrinted>2025-12-25T14:37:00Z</cp:lastPrinted>
  <dcterms:created xsi:type="dcterms:W3CDTF">2019-08-19T13:15:00Z</dcterms:created>
  <dcterms:modified xsi:type="dcterms:W3CDTF">2025-12-28T13:15:00Z</dcterms:modified>
</cp:coreProperties>
</file>